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FD764" w14:textId="74B25BAB" w:rsidR="006B2F86" w:rsidRDefault="008008C6" w:rsidP="00E71FC3">
      <w:pPr>
        <w:pStyle w:val="NoSpacing"/>
      </w:pPr>
      <w:r>
        <w:rPr>
          <w:u w:val="single"/>
        </w:rPr>
        <w:t>John COBHAM</w:t>
      </w:r>
      <w:r>
        <w:t xml:space="preserve">   </w:t>
      </w:r>
      <w:proofErr w:type="gramStart"/>
      <w:r>
        <w:t xml:space="preserve">   (</w:t>
      </w:r>
      <w:proofErr w:type="gramEnd"/>
      <w:r>
        <w:t>fl.1428)</w:t>
      </w:r>
    </w:p>
    <w:p w14:paraId="7973AE7F" w14:textId="65FA363F" w:rsidR="008008C6" w:rsidRDefault="008008C6" w:rsidP="00E71FC3">
      <w:pPr>
        <w:pStyle w:val="NoSpacing"/>
      </w:pPr>
    </w:p>
    <w:p w14:paraId="4AFFEF52" w14:textId="578CEDDC" w:rsidR="008008C6" w:rsidRDefault="008008C6" w:rsidP="00E71FC3">
      <w:pPr>
        <w:pStyle w:val="NoSpacing"/>
      </w:pPr>
    </w:p>
    <w:p w14:paraId="548DFF4A" w14:textId="7173A866" w:rsidR="008008C6" w:rsidRDefault="008008C6" w:rsidP="00E71FC3">
      <w:pPr>
        <w:pStyle w:val="NoSpacing"/>
      </w:pPr>
      <w:r>
        <w:t xml:space="preserve">Sons:   Thomas, Henry.     </w:t>
      </w:r>
    </w:p>
    <w:p w14:paraId="7D1032D5" w14:textId="632D1D18" w:rsidR="008008C6" w:rsidRDefault="008008C6" w:rsidP="00E71FC3">
      <w:pPr>
        <w:pStyle w:val="NoSpacing"/>
      </w:pPr>
      <w:r>
        <w:t>(V.C.H. Wiltshire vol.9 p.28)</w:t>
      </w:r>
    </w:p>
    <w:p w14:paraId="54C2207F" w14:textId="36658EDD" w:rsidR="008008C6" w:rsidRDefault="008008C6" w:rsidP="00E71FC3">
      <w:pPr>
        <w:pStyle w:val="NoSpacing"/>
      </w:pPr>
    </w:p>
    <w:p w14:paraId="71268F3F" w14:textId="6F52515B" w:rsidR="008008C6" w:rsidRDefault="008008C6" w:rsidP="00E71FC3">
      <w:pPr>
        <w:pStyle w:val="NoSpacing"/>
      </w:pPr>
    </w:p>
    <w:p w14:paraId="4407F86F" w14:textId="4CB338F5" w:rsidR="008008C6" w:rsidRDefault="008008C6" w:rsidP="00E71FC3">
      <w:pPr>
        <w:pStyle w:val="NoSpacing"/>
      </w:pPr>
      <w:r>
        <w:tab/>
        <w:t>1428</w:t>
      </w:r>
      <w:r>
        <w:tab/>
        <w:t xml:space="preserve">He held the manor of </w:t>
      </w:r>
      <w:proofErr w:type="spellStart"/>
      <w:r>
        <w:t>Clyffe</w:t>
      </w:r>
      <w:proofErr w:type="spellEnd"/>
      <w:r>
        <w:t xml:space="preserve"> </w:t>
      </w:r>
      <w:proofErr w:type="spellStart"/>
      <w:r>
        <w:t>Pypard</w:t>
      </w:r>
      <w:proofErr w:type="spellEnd"/>
      <w:r>
        <w:t>, Wiltshire.   (ibid.)</w:t>
      </w:r>
    </w:p>
    <w:p w14:paraId="129CE579" w14:textId="281C1DF6" w:rsidR="008008C6" w:rsidRDefault="008008C6" w:rsidP="00E71FC3">
      <w:pPr>
        <w:pStyle w:val="NoSpacing"/>
      </w:pPr>
    </w:p>
    <w:p w14:paraId="59B63963" w14:textId="3EC46EB2" w:rsidR="008008C6" w:rsidRDefault="008008C6" w:rsidP="00E71FC3">
      <w:pPr>
        <w:pStyle w:val="NoSpacing"/>
      </w:pPr>
    </w:p>
    <w:p w14:paraId="10D77371" w14:textId="76EDBC6C" w:rsidR="008008C6" w:rsidRPr="008008C6" w:rsidRDefault="008008C6" w:rsidP="00E71FC3">
      <w:pPr>
        <w:pStyle w:val="NoSpacing"/>
      </w:pPr>
      <w:r>
        <w:t>24 January 2019</w:t>
      </w:r>
      <w:bookmarkStart w:id="0" w:name="_GoBack"/>
      <w:bookmarkEnd w:id="0"/>
    </w:p>
    <w:sectPr w:rsidR="008008C6" w:rsidRPr="008008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F9D8A" w14:textId="77777777" w:rsidR="008008C6" w:rsidRDefault="008008C6" w:rsidP="00E71FC3">
      <w:pPr>
        <w:spacing w:after="0" w:line="240" w:lineRule="auto"/>
      </w:pPr>
      <w:r>
        <w:separator/>
      </w:r>
    </w:p>
  </w:endnote>
  <w:endnote w:type="continuationSeparator" w:id="0">
    <w:p w14:paraId="7763C0ED" w14:textId="77777777" w:rsidR="008008C6" w:rsidRDefault="008008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A43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22D95" w14:textId="77777777" w:rsidR="008008C6" w:rsidRDefault="008008C6" w:rsidP="00E71FC3">
      <w:pPr>
        <w:spacing w:after="0" w:line="240" w:lineRule="auto"/>
      </w:pPr>
      <w:r>
        <w:separator/>
      </w:r>
    </w:p>
  </w:footnote>
  <w:footnote w:type="continuationSeparator" w:id="0">
    <w:p w14:paraId="2EDABD5E" w14:textId="77777777" w:rsidR="008008C6" w:rsidRDefault="008008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8C6"/>
    <w:rsid w:val="001A7C09"/>
    <w:rsid w:val="00577BD5"/>
    <w:rsid w:val="00656CBA"/>
    <w:rsid w:val="006A1F77"/>
    <w:rsid w:val="00733BE7"/>
    <w:rsid w:val="008008C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66E57"/>
  <w15:chartTrackingRefBased/>
  <w15:docId w15:val="{0D092F20-8A92-4A7E-8CD7-0C295BB0E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2019-01-24T22:05:00Z</dcterms:created>
  <dcterms:modified xsi:type="dcterms:W3CDTF">2019-01-24T22:08:00Z</dcterms:modified>
</cp:coreProperties>
</file>